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DE4D98">
        <w:rPr>
          <w:rFonts w:ascii="Arial" w:hAnsi="Arial" w:cs="Arial"/>
          <w:b/>
          <w:caps/>
          <w:sz w:val="28"/>
          <w:szCs w:val="28"/>
        </w:rPr>
        <w:t xml:space="preserve"> 2340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DE4D9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a Guarda Civil Municipal de Jacareí, na pessoa de seu Comandante, o CEL PM OSVALDO LUIZ SORGE, por oportu</w:t>
            </w:r>
            <w:r w:rsidR="00A8500F">
              <w:rPr>
                <w:rFonts w:ascii="Arial" w:hAnsi="Arial" w:cs="Arial"/>
                <w:sz w:val="20"/>
                <w:szCs w:val="20"/>
              </w:rPr>
              <w:t>nidade do transcurso do Dia do G</w:t>
            </w:r>
            <w:r>
              <w:rPr>
                <w:rFonts w:ascii="Arial" w:hAnsi="Arial" w:cs="Arial"/>
                <w:sz w:val="20"/>
                <w:szCs w:val="20"/>
              </w:rPr>
              <w:t>uarda Civil Municipal de Jacareí, comemorado em 31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26E9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E26E9B">
        <w:rPr>
          <w:rFonts w:ascii="Arial" w:hAnsi="Arial" w:cs="Arial"/>
        </w:rPr>
        <w:t>à</w:t>
      </w:r>
      <w:r w:rsidR="00E26E9B" w:rsidRPr="00E26E9B">
        <w:rPr>
          <w:rFonts w:ascii="Arial" w:hAnsi="Arial" w:cs="Arial"/>
        </w:rPr>
        <w:t xml:space="preserve"> Guarda Civil Municipal de Jacareí, na pessoa de seu Comandan</w:t>
      </w:r>
      <w:r w:rsidR="00644780">
        <w:rPr>
          <w:rFonts w:ascii="Arial" w:hAnsi="Arial" w:cs="Arial"/>
        </w:rPr>
        <w:t>te, o CEL PM OSVALDO LUIZ SORGE</w:t>
      </w:r>
      <w:r w:rsidR="00A8500F">
        <w:rPr>
          <w:rFonts w:ascii="Arial" w:hAnsi="Arial" w:cs="Arial"/>
        </w:rPr>
        <w:t>,</w:t>
      </w:r>
      <w:bookmarkStart w:id="0" w:name="_GoBack"/>
      <w:bookmarkEnd w:id="0"/>
      <w:r w:rsidR="00E26E9B" w:rsidRPr="00E26E9B">
        <w:rPr>
          <w:rFonts w:ascii="Arial" w:hAnsi="Arial" w:cs="Arial"/>
        </w:rPr>
        <w:t xml:space="preserve"> por oportu</w:t>
      </w:r>
      <w:r w:rsidR="00A8500F">
        <w:rPr>
          <w:rFonts w:ascii="Arial" w:hAnsi="Arial" w:cs="Arial"/>
        </w:rPr>
        <w:t>nidade do transcurso do Dia do G</w:t>
      </w:r>
      <w:r w:rsidR="00E26E9B" w:rsidRPr="00E26E9B">
        <w:rPr>
          <w:rFonts w:ascii="Arial" w:hAnsi="Arial" w:cs="Arial"/>
        </w:rPr>
        <w:t>uarda Civil Municipal de Jacareí, comemorado em 31 de outubro</w:t>
      </w:r>
      <w:r w:rsidR="00644780">
        <w:rPr>
          <w:rFonts w:ascii="Arial" w:hAnsi="Arial" w:cs="Arial"/>
        </w:rPr>
        <w:t>.</w:t>
      </w:r>
    </w:p>
    <w:p w:rsidR="00E26E9B" w:rsidRDefault="007F5E7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Enaltecemos a importância do referido órgão para a segurança no Município de Jacareí, atendendo prontamente aos munícipes sempre que solicitado.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31636">
        <w:rPr>
          <w:rFonts w:ascii="Arial" w:hAnsi="Arial" w:cs="Arial"/>
        </w:rPr>
        <w:t>04 de novembro de 2015.</w:t>
      </w:r>
    </w:p>
    <w:p w:rsidR="00331636" w:rsidRDefault="0033163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F5E78" w:rsidRPr="007F5E78" w:rsidRDefault="007F5E78" w:rsidP="007F5E78">
      <w:pPr>
        <w:jc w:val="center"/>
        <w:rPr>
          <w:rFonts w:ascii="Arial" w:hAnsi="Arial"/>
          <w:b/>
          <w:smallCaps/>
        </w:rPr>
      </w:pPr>
      <w:r w:rsidRPr="007F5E78">
        <w:rPr>
          <w:rFonts w:ascii="Arial" w:hAnsi="Arial"/>
          <w:b/>
          <w:smallCaps/>
        </w:rPr>
        <w:t>VALMIR DO PARQUE MEIA LUA</w:t>
      </w:r>
    </w:p>
    <w:p w:rsidR="00331636" w:rsidRDefault="007F5E78" w:rsidP="007F5E78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7F5E78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B77" w:rsidRDefault="00676B77">
      <w:r>
        <w:separator/>
      </w:r>
    </w:p>
  </w:endnote>
  <w:endnote w:type="continuationSeparator" w:id="0">
    <w:p w:rsidR="00676B77" w:rsidRDefault="0067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B77" w:rsidRDefault="00676B77">
      <w:r>
        <w:separator/>
      </w:r>
    </w:p>
  </w:footnote>
  <w:footnote w:type="continuationSeparator" w:id="0">
    <w:p w:rsidR="00676B77" w:rsidRDefault="00676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163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D4691"/>
    <w:rsid w:val="005E138D"/>
    <w:rsid w:val="00624472"/>
    <w:rsid w:val="006426AE"/>
    <w:rsid w:val="00644780"/>
    <w:rsid w:val="00676B77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5E78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8500F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15A69"/>
    <w:rsid w:val="00D2072E"/>
    <w:rsid w:val="00DB48F6"/>
    <w:rsid w:val="00DE4D98"/>
    <w:rsid w:val="00E11F92"/>
    <w:rsid w:val="00E14F37"/>
    <w:rsid w:val="00E26E9B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157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2015-11-03T13:17:00Z</dcterms:created>
  <dcterms:modified xsi:type="dcterms:W3CDTF">2015-11-03T18:08:00Z</dcterms:modified>
</cp:coreProperties>
</file>